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BD405" w14:textId="77777777" w:rsidR="00826CA9" w:rsidRPr="00826CA9" w:rsidRDefault="00826CA9" w:rsidP="00826CA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826CA9">
        <w:rPr>
          <w:rFonts w:ascii="Arial" w:hAnsi="Arial"/>
          <w:b/>
          <w:sz w:val="24"/>
        </w:rPr>
        <w:t>3GPP TSG-RAN WG4 Meeting #110b</w:t>
      </w:r>
      <w:r w:rsidRPr="00826CA9">
        <w:rPr>
          <w:rFonts w:ascii="Arial" w:hAnsi="Arial"/>
          <w:b/>
          <w:sz w:val="24"/>
        </w:rPr>
        <w:tab/>
      </w:r>
      <w:r w:rsidR="00006326">
        <w:rPr>
          <w:rFonts w:ascii="Arial" w:hAnsi="Arial"/>
          <w:b/>
          <w:sz w:val="24"/>
        </w:rPr>
        <w:fldChar w:fldCharType="begin"/>
      </w:r>
      <w:r w:rsidR="00006326">
        <w:rPr>
          <w:rFonts w:ascii="Arial" w:hAnsi="Arial"/>
          <w:b/>
          <w:sz w:val="24"/>
        </w:rPr>
        <w:instrText xml:space="preserve"> DOCPROPERTY  Tdoc#  \* MERGEFORMAT </w:instrText>
      </w:r>
      <w:r w:rsidR="00006326">
        <w:rPr>
          <w:rFonts w:ascii="Arial" w:hAnsi="Arial"/>
          <w:b/>
          <w:sz w:val="24"/>
        </w:rPr>
        <w:fldChar w:fldCharType="separate"/>
      </w:r>
      <w:r w:rsidR="00F40A91">
        <w:rPr>
          <w:rFonts w:ascii="Arial" w:hAnsi="Arial"/>
          <w:b/>
          <w:sz w:val="24"/>
        </w:rPr>
        <w:t>R4-2405130</w:t>
      </w:r>
      <w:r w:rsidR="00006326">
        <w:rPr>
          <w:rFonts w:ascii="Arial" w:hAnsi="Arial"/>
          <w:b/>
          <w:sz w:val="24"/>
        </w:rPr>
        <w:fldChar w:fldCharType="end"/>
      </w:r>
    </w:p>
    <w:p w14:paraId="0C819DE2" w14:textId="55026525" w:rsidR="00826CA9" w:rsidRPr="00826CA9" w:rsidRDefault="00826CA9" w:rsidP="00826CA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826CA9">
        <w:rPr>
          <w:rFonts w:ascii="Arial" w:eastAsia="MS Mincho" w:hAnsi="Arial"/>
          <w:b/>
          <w:noProof/>
          <w:sz w:val="24"/>
        </w:rPr>
        <w:t xml:space="preserve">Changsha, </w:t>
      </w:r>
      <w:r w:rsidR="006C4A04">
        <w:rPr>
          <w:rFonts w:ascii="Arial" w:eastAsia="MS Mincho" w:hAnsi="Arial"/>
          <w:b/>
          <w:noProof/>
          <w:sz w:val="24"/>
        </w:rPr>
        <w:t xml:space="preserve">China, </w:t>
      </w:r>
      <w:r w:rsidRPr="00826CA9">
        <w:rPr>
          <w:rFonts w:ascii="Arial" w:eastAsia="MS Mincho" w:hAnsi="Arial"/>
          <w:b/>
          <w:noProof/>
          <w:sz w:val="24"/>
        </w:rPr>
        <w:t>15</w:t>
      </w:r>
      <w:r w:rsidRPr="00826CA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26CA9">
        <w:rPr>
          <w:rFonts w:ascii="Arial" w:eastAsia="MS Mincho" w:hAnsi="Arial"/>
          <w:b/>
          <w:noProof/>
          <w:sz w:val="24"/>
        </w:rPr>
        <w:t xml:space="preserve"> - 19</w:t>
      </w:r>
      <w:r w:rsidRPr="00826CA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26CA9">
        <w:rPr>
          <w:rFonts w:ascii="Arial" w:eastAsia="MS Mincho" w:hAnsi="Arial"/>
          <w:b/>
          <w:noProof/>
          <w:sz w:val="24"/>
        </w:rPr>
        <w:t xml:space="preserve"> Apr, 2024</w:t>
      </w:r>
    </w:p>
    <w:p w14:paraId="6392A750" w14:textId="77777777" w:rsidR="0019273B" w:rsidRPr="00AF7727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0C299B75" w14:textId="77777777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D68D5">
        <w:rPr>
          <w:rFonts w:ascii="Arial" w:hAnsi="Arial"/>
          <w:sz w:val="24"/>
          <w:lang w:val="en-US" w:eastAsia="zh-CN"/>
        </w:rPr>
        <w:t>Simulation results</w:t>
      </w:r>
      <w:r w:rsidR="00F12DCA" w:rsidRPr="00F12DCA">
        <w:rPr>
          <w:rFonts w:ascii="Arial" w:hAnsi="Arial"/>
          <w:sz w:val="24"/>
          <w:lang w:val="en-US" w:eastAsia="zh-CN"/>
        </w:rPr>
        <w:t xml:space="preserve"> on </w:t>
      </w:r>
      <w:r w:rsidR="001150DB">
        <w:rPr>
          <w:rFonts w:ascii="Arial" w:hAnsi="Arial"/>
          <w:sz w:val="24"/>
          <w:lang w:val="en-US" w:eastAsia="zh-CN"/>
        </w:rPr>
        <w:t>BS</w:t>
      </w:r>
      <w:r w:rsidR="00F12DCA" w:rsidRPr="00F12DCA">
        <w:rPr>
          <w:rFonts w:ascii="Arial" w:hAnsi="Arial"/>
          <w:sz w:val="24"/>
          <w:lang w:val="en-US" w:eastAsia="zh-CN"/>
        </w:rPr>
        <w:t xml:space="preserve"> demodulation requirements for MIMO evolution</w:t>
      </w:r>
    </w:p>
    <w:p w14:paraId="333D807E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97722F6" w14:textId="77777777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0456CD" w:rsidRPr="000456CD">
        <w:rPr>
          <w:rFonts w:ascii="Arial" w:hAnsi="Arial"/>
          <w:sz w:val="24"/>
          <w:lang w:val="pt-BR"/>
        </w:rPr>
        <w:t>6.19.4.2</w:t>
      </w:r>
    </w:p>
    <w:p w14:paraId="4A851241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E1A2E1D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7D67FAF4" w14:textId="77777777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494BCF">
        <w:rPr>
          <w:lang w:eastAsia="zh-CN"/>
        </w:rPr>
        <w:t>4</w:t>
      </w:r>
      <w:r>
        <w:rPr>
          <w:lang w:eastAsia="zh-CN"/>
        </w:rPr>
        <w:t>#</w:t>
      </w:r>
      <w:r w:rsidR="00494BCF">
        <w:rPr>
          <w:lang w:eastAsia="zh-CN"/>
        </w:rPr>
        <w:t>1</w:t>
      </w:r>
      <w:r w:rsidR="00826CA9">
        <w:rPr>
          <w:lang w:eastAsia="zh-CN"/>
        </w:rPr>
        <w:t>10</w:t>
      </w:r>
      <w:r>
        <w:rPr>
          <w:lang w:eastAsia="zh-CN"/>
        </w:rPr>
        <w:t xml:space="preserve"> meeting, </w:t>
      </w:r>
      <w:r w:rsidR="00494BCF" w:rsidRPr="00494BCF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40A91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A38D5" w:rsidRPr="00CA38D5">
        <w:rPr>
          <w:lang w:eastAsia="zh-CN"/>
        </w:rPr>
        <w:t xml:space="preserve">on </w:t>
      </w:r>
      <w:proofErr w:type="spellStart"/>
      <w:r w:rsidR="00494BCF" w:rsidRPr="00494BCF">
        <w:rPr>
          <w:lang w:eastAsia="zh-CN"/>
        </w:rPr>
        <w:t>NR_MIMO_evo_DL_UL_demod</w:t>
      </w:r>
      <w:proofErr w:type="spellEnd"/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1150DB">
        <w:rPr>
          <w:lang w:val="en-US" w:eastAsia="zh-CN"/>
        </w:rPr>
        <w:t>BS</w:t>
      </w:r>
      <w:r w:rsidR="00F0567D" w:rsidRPr="00F0567D">
        <w:rPr>
          <w:lang w:val="en-US" w:eastAsia="zh-CN"/>
        </w:rPr>
        <w:t xml:space="preserve"> demodulation requirements for MIMO evolution</w:t>
      </w:r>
      <w:r>
        <w:rPr>
          <w:lang w:val="en-US" w:eastAsia="zh-CN"/>
        </w:rPr>
        <w:t>.</w:t>
      </w:r>
    </w:p>
    <w:p w14:paraId="19135C8D" w14:textId="77777777" w:rsidR="0019273B" w:rsidRDefault="004D68D5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14:paraId="16D25515" w14:textId="77777777" w:rsidR="00F76040" w:rsidRDefault="00F76040" w:rsidP="00F7604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are shown as Table 2-1</w:t>
      </w:r>
      <w:r w:rsidR="00F01F6E">
        <w:rPr>
          <w:lang w:val="en-US" w:eastAsia="zh-CN"/>
        </w:rPr>
        <w:t>.</w:t>
      </w:r>
    </w:p>
    <w:p w14:paraId="1E16C186" w14:textId="77777777" w:rsidR="00F76040" w:rsidRPr="00F76040" w:rsidRDefault="00F76040" w:rsidP="00F76040">
      <w:pPr>
        <w:pStyle w:val="TH"/>
        <w:rPr>
          <w:lang w:val="en-US" w:eastAsia="zh-CN"/>
        </w:rPr>
      </w:pPr>
      <w:r w:rsidRPr="00F76040">
        <w:rPr>
          <w:rFonts w:hint="eastAsia"/>
          <w:lang w:val="en-US" w:eastAsia="zh-CN"/>
        </w:rPr>
        <w:t>T</w:t>
      </w:r>
      <w:r w:rsidRPr="00F76040">
        <w:rPr>
          <w:lang w:val="en-US" w:eastAsia="zh-CN"/>
        </w:rPr>
        <w:t>able 2-1 Ideal simulation re</w:t>
      </w:r>
      <w:r>
        <w:rPr>
          <w:lang w:val="en-US" w:eastAsia="zh-CN"/>
        </w:rPr>
        <w:t xml:space="preserve">sults on </w:t>
      </w:r>
      <w:r w:rsidRPr="00F76040">
        <w:rPr>
          <w:lang w:val="en-US" w:eastAsia="zh-CN"/>
        </w:rPr>
        <w:t>Rel-18 DMRS</w:t>
      </w:r>
    </w:p>
    <w:tbl>
      <w:tblPr>
        <w:tblStyle w:val="TableGrid71"/>
        <w:tblW w:w="0" w:type="auto"/>
        <w:jc w:val="center"/>
        <w:tblLook w:val="04A0" w:firstRow="1" w:lastRow="0" w:firstColumn="1" w:lastColumn="0" w:noHBand="0" w:noVBand="1"/>
      </w:tblPr>
      <w:tblGrid>
        <w:gridCol w:w="2136"/>
        <w:gridCol w:w="657"/>
        <w:gridCol w:w="727"/>
        <w:gridCol w:w="1136"/>
        <w:gridCol w:w="2067"/>
        <w:gridCol w:w="887"/>
        <w:gridCol w:w="737"/>
        <w:gridCol w:w="567"/>
      </w:tblGrid>
      <w:tr w:rsidR="00F84541" w:rsidRPr="00F83DE9" w14:paraId="3CCBA602" w14:textId="77777777" w:rsidTr="00F84541">
        <w:trPr>
          <w:jc w:val="center"/>
        </w:trPr>
        <w:tc>
          <w:tcPr>
            <w:tcW w:w="0" w:type="auto"/>
            <w:vMerge w:val="restart"/>
            <w:vAlign w:val="center"/>
          </w:tcPr>
          <w:p w14:paraId="6A0B02AD" w14:textId="77777777" w:rsidR="00F84541" w:rsidRPr="00F83DE9" w:rsidRDefault="00F84541" w:rsidP="00F83DE9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43728E40" w14:textId="77777777" w:rsidR="00F84541" w:rsidRPr="00F83DE9" w:rsidRDefault="00F84541" w:rsidP="00F83DE9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Rank</w:t>
            </w:r>
          </w:p>
        </w:tc>
        <w:tc>
          <w:tcPr>
            <w:tcW w:w="0" w:type="auto"/>
            <w:vMerge w:val="restart"/>
            <w:vAlign w:val="center"/>
          </w:tcPr>
          <w:p w14:paraId="1CC7FA34" w14:textId="77777777" w:rsidR="00F84541" w:rsidRPr="00F83DE9" w:rsidRDefault="00F84541" w:rsidP="00F83D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3ED66546" w14:textId="77777777" w:rsidR="00F84541" w:rsidRDefault="00F84541" w:rsidP="00F83D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  <w:r>
              <w:rPr>
                <w:rFonts w:eastAsia="等线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41F7F3BD" w14:textId="77777777" w:rsidR="00F84541" w:rsidRDefault="00F84541" w:rsidP="00F83DE9">
            <w:pPr>
              <w:pStyle w:val="TAH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PUSCH mapping type</w:t>
            </w:r>
          </w:p>
        </w:tc>
        <w:tc>
          <w:tcPr>
            <w:tcW w:w="0" w:type="auto"/>
            <w:gridSpan w:val="3"/>
            <w:vAlign w:val="center"/>
          </w:tcPr>
          <w:p w14:paraId="604E742C" w14:textId="77777777" w:rsidR="00F84541" w:rsidRDefault="00F84541" w:rsidP="00F83D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NR@70%MaxTP</w:t>
            </w:r>
          </w:p>
        </w:tc>
      </w:tr>
      <w:tr w:rsidR="00F84541" w:rsidRPr="00F83DE9" w14:paraId="44560B8C" w14:textId="77777777" w:rsidTr="00F84541">
        <w:trPr>
          <w:jc w:val="center"/>
        </w:trPr>
        <w:tc>
          <w:tcPr>
            <w:tcW w:w="0" w:type="auto"/>
            <w:vMerge/>
            <w:vAlign w:val="center"/>
          </w:tcPr>
          <w:p w14:paraId="6BAC7563" w14:textId="77777777" w:rsidR="00F84541" w:rsidRDefault="00F84541" w:rsidP="00F83DE9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14:paraId="52204EED" w14:textId="77777777" w:rsidR="00F84541" w:rsidRDefault="00F84541" w:rsidP="00F83DE9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14:paraId="3C80AC98" w14:textId="77777777" w:rsidR="00F84541" w:rsidRDefault="00F84541" w:rsidP="00F83D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F6A1C89" w14:textId="77777777" w:rsidR="00F84541" w:rsidRDefault="00F84541" w:rsidP="00F83D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4D57B08" w14:textId="77777777" w:rsidR="00F84541" w:rsidRPr="00F76040" w:rsidRDefault="00F84541" w:rsidP="00F83DE9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CDD8B6A" w14:textId="77777777" w:rsidR="00F84541" w:rsidRDefault="00F84541" w:rsidP="00F83DE9">
            <w:pPr>
              <w:pStyle w:val="TAH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Type</w:t>
            </w:r>
            <w:proofErr w:type="spellEnd"/>
            <w:r>
              <w:rPr>
                <w:rFonts w:eastAsia="等线"/>
                <w:lang w:eastAsia="zh-CN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3A3A5379" w14:textId="77777777" w:rsidR="00F84541" w:rsidRDefault="00F84541" w:rsidP="00F83D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ype 1</w:t>
            </w:r>
          </w:p>
        </w:tc>
        <w:tc>
          <w:tcPr>
            <w:tcW w:w="0" w:type="auto"/>
            <w:vAlign w:val="center"/>
          </w:tcPr>
          <w:p w14:paraId="6AA12D5C" w14:textId="77777777" w:rsidR="00F84541" w:rsidRDefault="00F84541" w:rsidP="00F83DE9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D</w:t>
            </w:r>
            <w:r>
              <w:rPr>
                <w:rFonts w:eastAsia="等线"/>
                <w:lang w:eastAsia="zh-CN"/>
              </w:rPr>
              <w:t>iff</w:t>
            </w:r>
          </w:p>
        </w:tc>
      </w:tr>
      <w:tr w:rsidR="00212C7C" w:rsidRPr="00F83DE9" w14:paraId="0F70A445" w14:textId="77777777" w:rsidTr="00F84541">
        <w:trPr>
          <w:trHeight w:val="105"/>
          <w:jc w:val="center"/>
        </w:trPr>
        <w:tc>
          <w:tcPr>
            <w:tcW w:w="0" w:type="auto"/>
            <w:vAlign w:val="center"/>
          </w:tcPr>
          <w:p w14:paraId="3405CDA1" w14:textId="77777777" w:rsidR="00212C7C" w:rsidRPr="00F83DE9" w:rsidRDefault="00212C7C" w:rsidP="00212C7C">
            <w:pPr>
              <w:pStyle w:val="TAC"/>
              <w:rPr>
                <w:rFonts w:eastAsia="等线"/>
              </w:rPr>
            </w:pPr>
            <w:r w:rsidRPr="00F83DE9">
              <w:rPr>
                <w:rFonts w:eastAsia="等线"/>
              </w:rPr>
              <w:t>1</w:t>
            </w:r>
            <w:r>
              <w:rPr>
                <w:rFonts w:eastAsia="等线"/>
              </w:rPr>
              <w:t>x2</w:t>
            </w:r>
          </w:p>
        </w:tc>
        <w:tc>
          <w:tcPr>
            <w:tcW w:w="0" w:type="auto"/>
            <w:vAlign w:val="center"/>
          </w:tcPr>
          <w:p w14:paraId="5DAE762C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8F86A47" w14:textId="77777777" w:rsidR="00212C7C" w:rsidRPr="00F83DE9" w:rsidRDefault="00212C7C" w:rsidP="00212C7C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15kHz</w:t>
            </w:r>
          </w:p>
        </w:tc>
        <w:tc>
          <w:tcPr>
            <w:tcW w:w="0" w:type="auto"/>
            <w:vAlign w:val="center"/>
          </w:tcPr>
          <w:p w14:paraId="3D11D5AC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703F03F1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3C873A4C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7.94</w:t>
            </w:r>
          </w:p>
        </w:tc>
        <w:tc>
          <w:tcPr>
            <w:tcW w:w="0" w:type="auto"/>
            <w:vAlign w:val="center"/>
          </w:tcPr>
          <w:p w14:paraId="2AD4584B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7.89</w:t>
            </w:r>
          </w:p>
        </w:tc>
        <w:tc>
          <w:tcPr>
            <w:tcW w:w="0" w:type="auto"/>
            <w:vAlign w:val="center"/>
          </w:tcPr>
          <w:p w14:paraId="2F4BF131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.05</w:t>
            </w:r>
          </w:p>
        </w:tc>
      </w:tr>
      <w:tr w:rsidR="00212C7C" w:rsidRPr="00F83DE9" w14:paraId="4A2BE99E" w14:textId="77777777" w:rsidTr="00F84541">
        <w:trPr>
          <w:trHeight w:val="105"/>
          <w:jc w:val="center"/>
        </w:trPr>
        <w:tc>
          <w:tcPr>
            <w:tcW w:w="0" w:type="auto"/>
            <w:vAlign w:val="center"/>
          </w:tcPr>
          <w:p w14:paraId="6F5A98C5" w14:textId="77777777" w:rsidR="00212C7C" w:rsidRPr="00F83DE9" w:rsidRDefault="00212C7C" w:rsidP="00212C7C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1x2</w:t>
            </w:r>
          </w:p>
        </w:tc>
        <w:tc>
          <w:tcPr>
            <w:tcW w:w="0" w:type="auto"/>
            <w:vAlign w:val="center"/>
          </w:tcPr>
          <w:p w14:paraId="01A3B621" w14:textId="77777777" w:rsidR="00212C7C" w:rsidRPr="00F83DE9" w:rsidRDefault="00212C7C" w:rsidP="00212C7C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1</w:t>
            </w:r>
          </w:p>
        </w:tc>
        <w:tc>
          <w:tcPr>
            <w:tcW w:w="0" w:type="auto"/>
            <w:vAlign w:val="center"/>
          </w:tcPr>
          <w:p w14:paraId="008ECD82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016EAC94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0DDF5929" w14:textId="77777777" w:rsidR="00212C7C" w:rsidRPr="00F76040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4C6C2540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7.94</w:t>
            </w:r>
          </w:p>
        </w:tc>
        <w:tc>
          <w:tcPr>
            <w:tcW w:w="0" w:type="auto"/>
            <w:vAlign w:val="center"/>
          </w:tcPr>
          <w:p w14:paraId="6BDDD5B4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7.89</w:t>
            </w:r>
          </w:p>
        </w:tc>
        <w:tc>
          <w:tcPr>
            <w:tcW w:w="0" w:type="auto"/>
            <w:vAlign w:val="center"/>
          </w:tcPr>
          <w:p w14:paraId="385C5B6B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.05</w:t>
            </w:r>
          </w:p>
        </w:tc>
      </w:tr>
      <w:tr w:rsidR="00212C7C" w:rsidRPr="00F83DE9" w14:paraId="144FFE92" w14:textId="77777777" w:rsidTr="00F84541">
        <w:trPr>
          <w:trHeight w:val="105"/>
          <w:jc w:val="center"/>
        </w:trPr>
        <w:tc>
          <w:tcPr>
            <w:tcW w:w="0" w:type="auto"/>
            <w:vAlign w:val="center"/>
          </w:tcPr>
          <w:p w14:paraId="11AE32C2" w14:textId="77777777" w:rsidR="00212C7C" w:rsidRDefault="00212C7C" w:rsidP="00212C7C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1x2</w:t>
            </w:r>
          </w:p>
        </w:tc>
        <w:tc>
          <w:tcPr>
            <w:tcW w:w="0" w:type="auto"/>
            <w:vAlign w:val="center"/>
          </w:tcPr>
          <w:p w14:paraId="62DE0694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AAF4E41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0kHz</w:t>
            </w:r>
          </w:p>
        </w:tc>
        <w:tc>
          <w:tcPr>
            <w:tcW w:w="0" w:type="auto"/>
            <w:vAlign w:val="center"/>
          </w:tcPr>
          <w:p w14:paraId="325A026F" w14:textId="77777777" w:rsidR="00212C7C" w:rsidRPr="00F76040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  <w:r>
              <w:rPr>
                <w:rFonts w:eastAsia="等线" w:hint="eastAsia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421C28AD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4D515235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  <w:r>
              <w:rPr>
                <w:rFonts w:eastAsia="等线"/>
                <w:lang w:eastAsia="zh-CN"/>
              </w:rPr>
              <w:t>.77</w:t>
            </w:r>
          </w:p>
        </w:tc>
        <w:tc>
          <w:tcPr>
            <w:tcW w:w="0" w:type="auto"/>
            <w:vAlign w:val="center"/>
          </w:tcPr>
          <w:p w14:paraId="43CBA188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  <w:r>
              <w:rPr>
                <w:rFonts w:eastAsia="等线"/>
                <w:lang w:eastAsia="zh-CN"/>
              </w:rPr>
              <w:t>.64</w:t>
            </w:r>
          </w:p>
        </w:tc>
        <w:tc>
          <w:tcPr>
            <w:tcW w:w="0" w:type="auto"/>
            <w:vAlign w:val="center"/>
          </w:tcPr>
          <w:p w14:paraId="7600B5EB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.13</w:t>
            </w:r>
          </w:p>
        </w:tc>
      </w:tr>
      <w:tr w:rsidR="00212C7C" w:rsidRPr="00F83DE9" w14:paraId="395FC849" w14:textId="77777777" w:rsidTr="00F84541">
        <w:trPr>
          <w:trHeight w:val="105"/>
          <w:jc w:val="center"/>
        </w:trPr>
        <w:tc>
          <w:tcPr>
            <w:tcW w:w="0" w:type="auto"/>
            <w:vAlign w:val="center"/>
          </w:tcPr>
          <w:p w14:paraId="5BE5E6CD" w14:textId="77777777" w:rsidR="00212C7C" w:rsidRDefault="00212C7C" w:rsidP="00212C7C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1x2</w:t>
            </w:r>
          </w:p>
        </w:tc>
        <w:tc>
          <w:tcPr>
            <w:tcW w:w="0" w:type="auto"/>
            <w:vAlign w:val="center"/>
          </w:tcPr>
          <w:p w14:paraId="1DD4366B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1386895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1C11016F" w14:textId="77777777" w:rsidR="00212C7C" w:rsidRPr="00F76040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5370C8FA" w14:textId="77777777" w:rsidR="00212C7C" w:rsidRPr="00F76040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28DB0DDE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 w:rsidRPr="000040E8">
              <w:rPr>
                <w:rFonts w:eastAsia="等线"/>
                <w:lang w:eastAsia="zh-CN"/>
              </w:rPr>
              <w:t>7.</w:t>
            </w:r>
            <w:r>
              <w:rPr>
                <w:rFonts w:eastAsia="等线"/>
                <w:lang w:eastAsia="zh-CN"/>
              </w:rPr>
              <w:t>79</w:t>
            </w:r>
          </w:p>
        </w:tc>
        <w:tc>
          <w:tcPr>
            <w:tcW w:w="0" w:type="auto"/>
            <w:vAlign w:val="center"/>
          </w:tcPr>
          <w:p w14:paraId="76AFB877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 w:rsidRPr="000040E8">
              <w:rPr>
                <w:rFonts w:eastAsia="等线"/>
                <w:lang w:eastAsia="zh-CN"/>
              </w:rPr>
              <w:t>7.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0" w:type="auto"/>
            <w:vAlign w:val="center"/>
          </w:tcPr>
          <w:p w14:paraId="4E449D9F" w14:textId="77777777" w:rsidR="00212C7C" w:rsidRPr="000040E8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.13</w:t>
            </w:r>
          </w:p>
        </w:tc>
      </w:tr>
      <w:tr w:rsidR="00212C7C" w:rsidRPr="00F83DE9" w14:paraId="31A54570" w14:textId="77777777" w:rsidTr="00F84541">
        <w:trPr>
          <w:trHeight w:val="105"/>
          <w:jc w:val="center"/>
        </w:trPr>
        <w:tc>
          <w:tcPr>
            <w:tcW w:w="0" w:type="auto"/>
            <w:vAlign w:val="center"/>
          </w:tcPr>
          <w:p w14:paraId="2A936519" w14:textId="77777777" w:rsidR="00212C7C" w:rsidRDefault="00212C7C" w:rsidP="00212C7C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2x2</w:t>
            </w:r>
          </w:p>
        </w:tc>
        <w:tc>
          <w:tcPr>
            <w:tcW w:w="0" w:type="auto"/>
            <w:vAlign w:val="center"/>
          </w:tcPr>
          <w:p w14:paraId="739A3BFB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EFC0C75" w14:textId="77777777" w:rsidR="00212C7C" w:rsidRPr="00F83DE9" w:rsidRDefault="00212C7C" w:rsidP="00212C7C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15kHz</w:t>
            </w:r>
          </w:p>
        </w:tc>
        <w:tc>
          <w:tcPr>
            <w:tcW w:w="0" w:type="auto"/>
            <w:vAlign w:val="center"/>
          </w:tcPr>
          <w:p w14:paraId="2676E382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3A02C792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17AF019C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5.86</w:t>
            </w:r>
          </w:p>
        </w:tc>
        <w:tc>
          <w:tcPr>
            <w:tcW w:w="0" w:type="auto"/>
            <w:vAlign w:val="center"/>
          </w:tcPr>
          <w:p w14:paraId="2FDD81C8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5.73</w:t>
            </w:r>
          </w:p>
        </w:tc>
        <w:tc>
          <w:tcPr>
            <w:tcW w:w="0" w:type="auto"/>
            <w:vAlign w:val="center"/>
          </w:tcPr>
          <w:p w14:paraId="5FC8B3C4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.13</w:t>
            </w:r>
          </w:p>
        </w:tc>
      </w:tr>
      <w:tr w:rsidR="00212C7C" w:rsidRPr="00F83DE9" w14:paraId="5B5FA446" w14:textId="77777777" w:rsidTr="00F84541">
        <w:trPr>
          <w:trHeight w:val="105"/>
          <w:jc w:val="center"/>
        </w:trPr>
        <w:tc>
          <w:tcPr>
            <w:tcW w:w="0" w:type="auto"/>
            <w:vAlign w:val="center"/>
          </w:tcPr>
          <w:p w14:paraId="2C65AE5C" w14:textId="77777777" w:rsidR="00212C7C" w:rsidRDefault="00212C7C" w:rsidP="00212C7C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2x2</w:t>
            </w:r>
          </w:p>
        </w:tc>
        <w:tc>
          <w:tcPr>
            <w:tcW w:w="0" w:type="auto"/>
            <w:vAlign w:val="center"/>
          </w:tcPr>
          <w:p w14:paraId="53DEBCA3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2F7A26B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111E9740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5D9D2473" w14:textId="77777777" w:rsidR="00212C7C" w:rsidRPr="00F76040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708C4470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5.86</w:t>
            </w:r>
          </w:p>
        </w:tc>
        <w:tc>
          <w:tcPr>
            <w:tcW w:w="0" w:type="auto"/>
            <w:vAlign w:val="center"/>
          </w:tcPr>
          <w:p w14:paraId="502A75C5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5.70</w:t>
            </w:r>
          </w:p>
        </w:tc>
        <w:tc>
          <w:tcPr>
            <w:tcW w:w="0" w:type="auto"/>
            <w:vAlign w:val="center"/>
          </w:tcPr>
          <w:p w14:paraId="07F4F4CA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.16</w:t>
            </w:r>
          </w:p>
        </w:tc>
      </w:tr>
      <w:tr w:rsidR="00212C7C" w:rsidRPr="00F83DE9" w14:paraId="50B0EF5E" w14:textId="77777777" w:rsidTr="00F84541">
        <w:trPr>
          <w:trHeight w:val="105"/>
          <w:jc w:val="center"/>
        </w:trPr>
        <w:tc>
          <w:tcPr>
            <w:tcW w:w="0" w:type="auto"/>
            <w:vAlign w:val="center"/>
          </w:tcPr>
          <w:p w14:paraId="7F2E08C9" w14:textId="77777777" w:rsidR="00212C7C" w:rsidRDefault="00212C7C" w:rsidP="00212C7C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2x2</w:t>
            </w:r>
          </w:p>
        </w:tc>
        <w:tc>
          <w:tcPr>
            <w:tcW w:w="0" w:type="auto"/>
            <w:vAlign w:val="center"/>
          </w:tcPr>
          <w:p w14:paraId="241414C9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16E2FF9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0kHz</w:t>
            </w:r>
          </w:p>
        </w:tc>
        <w:tc>
          <w:tcPr>
            <w:tcW w:w="0" w:type="auto"/>
            <w:vAlign w:val="center"/>
          </w:tcPr>
          <w:p w14:paraId="6B332BD6" w14:textId="77777777" w:rsidR="00212C7C" w:rsidRPr="00F76040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  <w:r>
              <w:rPr>
                <w:rFonts w:eastAsia="等线" w:hint="eastAsia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25259C6B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2EEE6919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6.90</w:t>
            </w:r>
          </w:p>
        </w:tc>
        <w:tc>
          <w:tcPr>
            <w:tcW w:w="0" w:type="auto"/>
            <w:vAlign w:val="center"/>
          </w:tcPr>
          <w:p w14:paraId="0B42AEB7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6.00</w:t>
            </w:r>
          </w:p>
        </w:tc>
        <w:tc>
          <w:tcPr>
            <w:tcW w:w="0" w:type="auto"/>
            <w:vAlign w:val="center"/>
          </w:tcPr>
          <w:p w14:paraId="183552AA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.90</w:t>
            </w:r>
          </w:p>
        </w:tc>
      </w:tr>
      <w:tr w:rsidR="00212C7C" w:rsidRPr="00F83DE9" w14:paraId="5ABFCF0E" w14:textId="77777777" w:rsidTr="00F84541">
        <w:trPr>
          <w:trHeight w:val="105"/>
          <w:jc w:val="center"/>
        </w:trPr>
        <w:tc>
          <w:tcPr>
            <w:tcW w:w="0" w:type="auto"/>
            <w:vAlign w:val="center"/>
          </w:tcPr>
          <w:p w14:paraId="2EDBB80D" w14:textId="77777777" w:rsidR="00212C7C" w:rsidRDefault="00212C7C" w:rsidP="00212C7C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2x2</w:t>
            </w:r>
          </w:p>
        </w:tc>
        <w:tc>
          <w:tcPr>
            <w:tcW w:w="0" w:type="auto"/>
            <w:vAlign w:val="center"/>
          </w:tcPr>
          <w:p w14:paraId="3E308877" w14:textId="77777777" w:rsidR="00212C7C" w:rsidRPr="00F83DE9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6F00A7B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21CEF4F1" w14:textId="77777777" w:rsidR="00212C7C" w:rsidRPr="00F76040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1B977661" w14:textId="77777777" w:rsidR="00212C7C" w:rsidRPr="00F76040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1CA51CE4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7.02</w:t>
            </w:r>
          </w:p>
        </w:tc>
        <w:tc>
          <w:tcPr>
            <w:tcW w:w="0" w:type="auto"/>
            <w:vAlign w:val="center"/>
          </w:tcPr>
          <w:p w14:paraId="05520C68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16.12</w:t>
            </w:r>
          </w:p>
        </w:tc>
        <w:tc>
          <w:tcPr>
            <w:tcW w:w="0" w:type="auto"/>
            <w:vAlign w:val="center"/>
          </w:tcPr>
          <w:p w14:paraId="37B2A063" w14:textId="77777777" w:rsidR="00212C7C" w:rsidRDefault="00212C7C" w:rsidP="00212C7C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.90</w:t>
            </w:r>
          </w:p>
        </w:tc>
      </w:tr>
    </w:tbl>
    <w:p w14:paraId="0B7724CE" w14:textId="77777777" w:rsidR="003240C6" w:rsidRPr="003240C6" w:rsidRDefault="003240C6" w:rsidP="003240C6">
      <w:pPr>
        <w:rPr>
          <w:lang w:val="en-US" w:eastAsia="zh-CN"/>
        </w:rPr>
      </w:pPr>
    </w:p>
    <w:p w14:paraId="74CBA8B5" w14:textId="77777777" w:rsidR="0019273B" w:rsidRDefault="004D68D5">
      <w:pPr>
        <w:pStyle w:val="1"/>
        <w:rPr>
          <w:lang w:val="en-US" w:eastAsia="zh-CN"/>
        </w:rPr>
      </w:pPr>
      <w:r>
        <w:rPr>
          <w:lang w:val="en-US" w:eastAsia="zh-CN"/>
        </w:rPr>
        <w:t>Conclusions</w:t>
      </w:r>
    </w:p>
    <w:p w14:paraId="44141899" w14:textId="77777777" w:rsidR="004D68D5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1150DB">
        <w:rPr>
          <w:lang w:val="en-US" w:eastAsia="zh-CN"/>
        </w:rPr>
        <w:t>BS</w:t>
      </w:r>
      <w:r w:rsidR="00B857AD" w:rsidRPr="00B857AD">
        <w:rPr>
          <w:lang w:val="en-US" w:eastAsia="zh-CN"/>
        </w:rPr>
        <w:t xml:space="preserve"> demodulation requirements for MIMO evolution</w:t>
      </w:r>
      <w:r>
        <w:rPr>
          <w:lang w:val="en-US" w:eastAsia="zh-CN"/>
        </w:rPr>
        <w:t>.</w:t>
      </w:r>
    </w:p>
    <w:p w14:paraId="52006E56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7595C164" w14:textId="77777777" w:rsidR="0019273B" w:rsidRDefault="00CB3A95">
      <w:pPr>
        <w:pStyle w:val="Reference"/>
        <w:ind w:left="400" w:hanging="400"/>
        <w:rPr>
          <w:lang w:val="en-US" w:eastAsia="zh-CN"/>
        </w:rPr>
      </w:pPr>
      <w:bookmarkStart w:id="0" w:name="_Ref92469097"/>
      <w:r>
        <w:rPr>
          <w:lang w:val="en-US" w:eastAsia="zh-CN"/>
        </w:rPr>
        <w:t>R</w:t>
      </w:r>
      <w:bookmarkEnd w:id="0"/>
      <w:r w:rsidR="00494BCF">
        <w:rPr>
          <w:lang w:val="en-US" w:eastAsia="zh-CN"/>
        </w:rPr>
        <w:t>4-</w:t>
      </w:r>
      <w:r w:rsidR="00BB1395" w:rsidRPr="00BB1395">
        <w:rPr>
          <w:lang w:val="en-US" w:eastAsia="zh-CN"/>
        </w:rPr>
        <w:t>2402868</w:t>
      </w:r>
      <w:r w:rsidR="00412532" w:rsidRPr="00412532">
        <w:rPr>
          <w:lang w:val="en-US" w:eastAsia="zh-CN"/>
        </w:rPr>
        <w:t xml:space="preserve">, </w:t>
      </w:r>
      <w:r w:rsidR="00BB1395" w:rsidRPr="00BB1395">
        <w:rPr>
          <w:lang w:val="en-US" w:eastAsia="zh-CN"/>
        </w:rPr>
        <w:t xml:space="preserve">WF on [110][323] </w:t>
      </w:r>
      <w:proofErr w:type="spellStart"/>
      <w:r w:rsidR="00BB1395" w:rsidRPr="00BB1395">
        <w:rPr>
          <w:lang w:val="en-US" w:eastAsia="zh-CN"/>
        </w:rPr>
        <w:t>NR_MIMO_evo_DL_UL_demod</w:t>
      </w:r>
      <w:proofErr w:type="spellEnd"/>
      <w:r w:rsidR="00412532" w:rsidRPr="00412532">
        <w:rPr>
          <w:lang w:val="en-US" w:eastAsia="zh-CN"/>
        </w:rPr>
        <w:t>, RAN</w:t>
      </w:r>
      <w:r w:rsidR="00494BCF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494BCF">
        <w:rPr>
          <w:lang w:val="en-US" w:eastAsia="zh-CN"/>
        </w:rPr>
        <w:t>1</w:t>
      </w:r>
      <w:r w:rsidR="00BB1395">
        <w:rPr>
          <w:lang w:val="en-US" w:eastAsia="zh-CN"/>
        </w:rPr>
        <w:t>10</w:t>
      </w:r>
      <w:r w:rsidR="00412532" w:rsidRPr="00412532">
        <w:rPr>
          <w:lang w:val="en-US" w:eastAsia="zh-CN"/>
        </w:rPr>
        <w:t xml:space="preserve">, </w:t>
      </w:r>
      <w:r w:rsidR="00CA1F8F" w:rsidRPr="00CA1F8F">
        <w:rPr>
          <w:lang w:val="en-US" w:eastAsia="zh-CN"/>
        </w:rPr>
        <w:t>Samsung</w:t>
      </w:r>
    </w:p>
    <w:p w14:paraId="0D29059A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3EB9F" w14:textId="77777777" w:rsidR="00634DAB" w:rsidRDefault="00634DAB">
      <w:pPr>
        <w:spacing w:after="0"/>
      </w:pPr>
      <w:r>
        <w:separator/>
      </w:r>
    </w:p>
  </w:endnote>
  <w:endnote w:type="continuationSeparator" w:id="0">
    <w:p w14:paraId="06239481" w14:textId="77777777" w:rsidR="00634DAB" w:rsidRDefault="00634D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1254" w14:textId="77777777" w:rsidR="00634DAB" w:rsidRDefault="00634DAB">
      <w:pPr>
        <w:spacing w:after="0"/>
      </w:pPr>
      <w:r>
        <w:separator/>
      </w:r>
    </w:p>
  </w:footnote>
  <w:footnote w:type="continuationSeparator" w:id="0">
    <w:p w14:paraId="4C4E47F9" w14:textId="77777777" w:rsidR="00634DAB" w:rsidRDefault="00634D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D56F1"/>
    <w:multiLevelType w:val="hybridMultilevel"/>
    <w:tmpl w:val="56D6CD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20B0B"/>
    <w:multiLevelType w:val="multilevel"/>
    <w:tmpl w:val="89F632D6"/>
    <w:lvl w:ilvl="0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2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715C1F8B"/>
    <w:multiLevelType w:val="hybridMultilevel"/>
    <w:tmpl w:val="872892B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6"/>
  </w:num>
  <w:num w:numId="5">
    <w:abstractNumId w:val="16"/>
  </w:num>
  <w:num w:numId="6">
    <w:abstractNumId w:val="1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4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0E8"/>
    <w:rsid w:val="00006326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456CD"/>
    <w:rsid w:val="0005442F"/>
    <w:rsid w:val="00066896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50DB"/>
    <w:rsid w:val="001175B5"/>
    <w:rsid w:val="00121693"/>
    <w:rsid w:val="00125652"/>
    <w:rsid w:val="001272DC"/>
    <w:rsid w:val="00133F69"/>
    <w:rsid w:val="0013608F"/>
    <w:rsid w:val="00136814"/>
    <w:rsid w:val="00136B1B"/>
    <w:rsid w:val="00141027"/>
    <w:rsid w:val="00142697"/>
    <w:rsid w:val="001439A6"/>
    <w:rsid w:val="00147495"/>
    <w:rsid w:val="0015739F"/>
    <w:rsid w:val="00157D97"/>
    <w:rsid w:val="00170674"/>
    <w:rsid w:val="00171756"/>
    <w:rsid w:val="00175DD4"/>
    <w:rsid w:val="0019273B"/>
    <w:rsid w:val="00194965"/>
    <w:rsid w:val="00195F9E"/>
    <w:rsid w:val="00196586"/>
    <w:rsid w:val="00196D54"/>
    <w:rsid w:val="001A1FB2"/>
    <w:rsid w:val="001B1E9A"/>
    <w:rsid w:val="001B2B8C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1F1EF1"/>
    <w:rsid w:val="00200632"/>
    <w:rsid w:val="00204E15"/>
    <w:rsid w:val="0020559E"/>
    <w:rsid w:val="00206965"/>
    <w:rsid w:val="00212C7C"/>
    <w:rsid w:val="00213C72"/>
    <w:rsid w:val="00214368"/>
    <w:rsid w:val="00214DBD"/>
    <w:rsid w:val="00215777"/>
    <w:rsid w:val="00221897"/>
    <w:rsid w:val="00222181"/>
    <w:rsid w:val="00222491"/>
    <w:rsid w:val="00222D37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1A91"/>
    <w:rsid w:val="00274204"/>
    <w:rsid w:val="0027571A"/>
    <w:rsid w:val="0028155C"/>
    <w:rsid w:val="002928C5"/>
    <w:rsid w:val="00294D00"/>
    <w:rsid w:val="002A00F4"/>
    <w:rsid w:val="002A1B72"/>
    <w:rsid w:val="002A5BFE"/>
    <w:rsid w:val="002B648B"/>
    <w:rsid w:val="002B666A"/>
    <w:rsid w:val="002C581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03EF8"/>
    <w:rsid w:val="00312EDF"/>
    <w:rsid w:val="00314027"/>
    <w:rsid w:val="00320595"/>
    <w:rsid w:val="00322769"/>
    <w:rsid w:val="003240C6"/>
    <w:rsid w:val="00326724"/>
    <w:rsid w:val="00327B16"/>
    <w:rsid w:val="00332A2F"/>
    <w:rsid w:val="00342D38"/>
    <w:rsid w:val="00343BBE"/>
    <w:rsid w:val="00344844"/>
    <w:rsid w:val="00344DAB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9E9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B3D85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23C52"/>
    <w:rsid w:val="00430809"/>
    <w:rsid w:val="004308FF"/>
    <w:rsid w:val="004344A1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337F"/>
    <w:rsid w:val="00464F9E"/>
    <w:rsid w:val="00474519"/>
    <w:rsid w:val="004750C1"/>
    <w:rsid w:val="00475203"/>
    <w:rsid w:val="00481B5B"/>
    <w:rsid w:val="004842BC"/>
    <w:rsid w:val="00494BCF"/>
    <w:rsid w:val="004A4EEB"/>
    <w:rsid w:val="004B0938"/>
    <w:rsid w:val="004B25B2"/>
    <w:rsid w:val="004B3CAA"/>
    <w:rsid w:val="004B760A"/>
    <w:rsid w:val="004C0849"/>
    <w:rsid w:val="004C3767"/>
    <w:rsid w:val="004C3D18"/>
    <w:rsid w:val="004C515A"/>
    <w:rsid w:val="004C5592"/>
    <w:rsid w:val="004C607D"/>
    <w:rsid w:val="004C739A"/>
    <w:rsid w:val="004D1D41"/>
    <w:rsid w:val="004D68D5"/>
    <w:rsid w:val="004D74A1"/>
    <w:rsid w:val="004D76A4"/>
    <w:rsid w:val="004D7822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04F"/>
    <w:rsid w:val="00525EDA"/>
    <w:rsid w:val="0052662F"/>
    <w:rsid w:val="00526E59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77F8D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42BC"/>
    <w:rsid w:val="00634DAB"/>
    <w:rsid w:val="0063536C"/>
    <w:rsid w:val="00637807"/>
    <w:rsid w:val="00645894"/>
    <w:rsid w:val="0065003B"/>
    <w:rsid w:val="00650955"/>
    <w:rsid w:val="006529DC"/>
    <w:rsid w:val="006551CC"/>
    <w:rsid w:val="0066174F"/>
    <w:rsid w:val="00662AD1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4A04"/>
    <w:rsid w:val="006C7B9D"/>
    <w:rsid w:val="006D5867"/>
    <w:rsid w:val="006E02C8"/>
    <w:rsid w:val="006E2A89"/>
    <w:rsid w:val="006F3350"/>
    <w:rsid w:val="006F3F95"/>
    <w:rsid w:val="006F663F"/>
    <w:rsid w:val="006F683B"/>
    <w:rsid w:val="007054F0"/>
    <w:rsid w:val="007060F3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3C2B"/>
    <w:rsid w:val="0073606A"/>
    <w:rsid w:val="0073685B"/>
    <w:rsid w:val="00741BBE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86CAF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7F2365"/>
    <w:rsid w:val="00801101"/>
    <w:rsid w:val="00803939"/>
    <w:rsid w:val="0080402E"/>
    <w:rsid w:val="00804C38"/>
    <w:rsid w:val="00810CF0"/>
    <w:rsid w:val="00816459"/>
    <w:rsid w:val="00821440"/>
    <w:rsid w:val="0082437D"/>
    <w:rsid w:val="00825730"/>
    <w:rsid w:val="00825BC9"/>
    <w:rsid w:val="008261B6"/>
    <w:rsid w:val="00826CA9"/>
    <w:rsid w:val="00834123"/>
    <w:rsid w:val="00834798"/>
    <w:rsid w:val="00834915"/>
    <w:rsid w:val="0083678C"/>
    <w:rsid w:val="00837384"/>
    <w:rsid w:val="008435B3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094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B782C"/>
    <w:rsid w:val="008C2707"/>
    <w:rsid w:val="008C70FA"/>
    <w:rsid w:val="008D2D66"/>
    <w:rsid w:val="008D4B97"/>
    <w:rsid w:val="008D60D0"/>
    <w:rsid w:val="008D6925"/>
    <w:rsid w:val="008E0C69"/>
    <w:rsid w:val="008E2E9E"/>
    <w:rsid w:val="008E670F"/>
    <w:rsid w:val="008F2E7C"/>
    <w:rsid w:val="008F683B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3C91"/>
    <w:rsid w:val="009466A7"/>
    <w:rsid w:val="009521C3"/>
    <w:rsid w:val="00952F95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36C"/>
    <w:rsid w:val="00984EDF"/>
    <w:rsid w:val="00986589"/>
    <w:rsid w:val="00992043"/>
    <w:rsid w:val="0099790B"/>
    <w:rsid w:val="00997DEB"/>
    <w:rsid w:val="009A0F65"/>
    <w:rsid w:val="009A2949"/>
    <w:rsid w:val="009A49E3"/>
    <w:rsid w:val="009A6B60"/>
    <w:rsid w:val="009B29BE"/>
    <w:rsid w:val="009B3709"/>
    <w:rsid w:val="009B553C"/>
    <w:rsid w:val="009B703A"/>
    <w:rsid w:val="009C0B96"/>
    <w:rsid w:val="009C17B0"/>
    <w:rsid w:val="009C1CE9"/>
    <w:rsid w:val="009C2E19"/>
    <w:rsid w:val="009D129C"/>
    <w:rsid w:val="009D568F"/>
    <w:rsid w:val="009D78C8"/>
    <w:rsid w:val="009E16B6"/>
    <w:rsid w:val="009E267D"/>
    <w:rsid w:val="009E4EFB"/>
    <w:rsid w:val="009E724D"/>
    <w:rsid w:val="009F6330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1BA8"/>
    <w:rsid w:val="00A62D36"/>
    <w:rsid w:val="00A64ABC"/>
    <w:rsid w:val="00A6690E"/>
    <w:rsid w:val="00A70B07"/>
    <w:rsid w:val="00A70F98"/>
    <w:rsid w:val="00A73ABD"/>
    <w:rsid w:val="00A77ABD"/>
    <w:rsid w:val="00A80511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727"/>
    <w:rsid w:val="00AF7A6A"/>
    <w:rsid w:val="00B04490"/>
    <w:rsid w:val="00B12188"/>
    <w:rsid w:val="00B1481C"/>
    <w:rsid w:val="00B22B87"/>
    <w:rsid w:val="00B239CC"/>
    <w:rsid w:val="00B26119"/>
    <w:rsid w:val="00B26E8F"/>
    <w:rsid w:val="00B30C97"/>
    <w:rsid w:val="00B31913"/>
    <w:rsid w:val="00B3776A"/>
    <w:rsid w:val="00B43F0D"/>
    <w:rsid w:val="00B45683"/>
    <w:rsid w:val="00B505EB"/>
    <w:rsid w:val="00B50C81"/>
    <w:rsid w:val="00B5207A"/>
    <w:rsid w:val="00B522D7"/>
    <w:rsid w:val="00B53662"/>
    <w:rsid w:val="00B57083"/>
    <w:rsid w:val="00B57546"/>
    <w:rsid w:val="00B57BBD"/>
    <w:rsid w:val="00B64841"/>
    <w:rsid w:val="00B6490F"/>
    <w:rsid w:val="00B65CD0"/>
    <w:rsid w:val="00B67B52"/>
    <w:rsid w:val="00B759EA"/>
    <w:rsid w:val="00B77DAE"/>
    <w:rsid w:val="00B77F2E"/>
    <w:rsid w:val="00B84842"/>
    <w:rsid w:val="00B857AD"/>
    <w:rsid w:val="00B9176E"/>
    <w:rsid w:val="00B93693"/>
    <w:rsid w:val="00B9392A"/>
    <w:rsid w:val="00BA0D01"/>
    <w:rsid w:val="00BA204D"/>
    <w:rsid w:val="00BA7304"/>
    <w:rsid w:val="00BB01D9"/>
    <w:rsid w:val="00BB1395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336D"/>
    <w:rsid w:val="00C04BF7"/>
    <w:rsid w:val="00C06889"/>
    <w:rsid w:val="00C10317"/>
    <w:rsid w:val="00C104E2"/>
    <w:rsid w:val="00C20AC5"/>
    <w:rsid w:val="00C359BC"/>
    <w:rsid w:val="00C40747"/>
    <w:rsid w:val="00C4297C"/>
    <w:rsid w:val="00C437C2"/>
    <w:rsid w:val="00C43A6E"/>
    <w:rsid w:val="00C449C0"/>
    <w:rsid w:val="00C44D88"/>
    <w:rsid w:val="00C51D3D"/>
    <w:rsid w:val="00C55A77"/>
    <w:rsid w:val="00C57746"/>
    <w:rsid w:val="00C663FA"/>
    <w:rsid w:val="00C66AB8"/>
    <w:rsid w:val="00C71D5F"/>
    <w:rsid w:val="00C72038"/>
    <w:rsid w:val="00C75E49"/>
    <w:rsid w:val="00C76055"/>
    <w:rsid w:val="00C94719"/>
    <w:rsid w:val="00C94837"/>
    <w:rsid w:val="00C9778E"/>
    <w:rsid w:val="00CA00E0"/>
    <w:rsid w:val="00CA08C6"/>
    <w:rsid w:val="00CA12E9"/>
    <w:rsid w:val="00CA1F8F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636E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31E7"/>
    <w:rsid w:val="00D2446B"/>
    <w:rsid w:val="00D341E0"/>
    <w:rsid w:val="00D346A5"/>
    <w:rsid w:val="00D40BA1"/>
    <w:rsid w:val="00D421F7"/>
    <w:rsid w:val="00D44F00"/>
    <w:rsid w:val="00D46BD4"/>
    <w:rsid w:val="00D4790B"/>
    <w:rsid w:val="00D514FE"/>
    <w:rsid w:val="00D53400"/>
    <w:rsid w:val="00D540E6"/>
    <w:rsid w:val="00D558C8"/>
    <w:rsid w:val="00D66423"/>
    <w:rsid w:val="00D713E3"/>
    <w:rsid w:val="00D733BF"/>
    <w:rsid w:val="00D764F8"/>
    <w:rsid w:val="00D76BB7"/>
    <w:rsid w:val="00D77231"/>
    <w:rsid w:val="00D80CCA"/>
    <w:rsid w:val="00D81490"/>
    <w:rsid w:val="00D8177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31B9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6B6A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4163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1F6E"/>
    <w:rsid w:val="00F02CA1"/>
    <w:rsid w:val="00F031CC"/>
    <w:rsid w:val="00F032ED"/>
    <w:rsid w:val="00F0567D"/>
    <w:rsid w:val="00F06244"/>
    <w:rsid w:val="00F126C1"/>
    <w:rsid w:val="00F12DCA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40A91"/>
    <w:rsid w:val="00F477E6"/>
    <w:rsid w:val="00F50497"/>
    <w:rsid w:val="00F539C3"/>
    <w:rsid w:val="00F607D8"/>
    <w:rsid w:val="00F63240"/>
    <w:rsid w:val="00F7182A"/>
    <w:rsid w:val="00F721FC"/>
    <w:rsid w:val="00F725C1"/>
    <w:rsid w:val="00F76040"/>
    <w:rsid w:val="00F81ED4"/>
    <w:rsid w:val="00F83DE9"/>
    <w:rsid w:val="00F84541"/>
    <w:rsid w:val="00F92DD5"/>
    <w:rsid w:val="00F97132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2769E"/>
  <w15:docId w15:val="{BA2BB4B8-0127-4942-A3C6-BA0F5D33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0"/>
    <w:uiPriority w:val="39"/>
    <w:rsid w:val="00952F95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0"/>
    <w:uiPriority w:val="39"/>
    <w:rsid w:val="00F83DE9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A6B4824-6E8F-4210-9160-E83A7239E3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11150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R4-2405130 Simulation results on BS demodulation requirements for MIMO evolution</vt:lpstr>
    </vt:vector>
  </TitlesOfParts>
  <Company>Huawei Technologies Co.,Ltd.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R4-2405130 Simulation results on BS demodulation requirements for MIMO evolution</dc:title>
  <dc:subject/>
  <dc:creator>Huawei</dc:creator>
  <cp:keywords/>
  <dc:description/>
  <cp:lastModifiedBy>Huawei</cp:lastModifiedBy>
  <cp:revision>31</cp:revision>
  <dcterms:created xsi:type="dcterms:W3CDTF">2022-12-12T07:43:00Z</dcterms:created>
  <dcterms:modified xsi:type="dcterms:W3CDTF">2024-04-08T12:34:00Z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(3)U4QdXzblXnYfojbSwhdvP0vDrSg6sBSE5sFwmnibO6TLgvGRrDB5P+vX2l/mz8RoeItpSdeQ
uw/0SFspsIByo/vvCV5fnybNDo71SH09Seb5lflGx6yTinQeOJvZT9gZaqwCx+yErKQ6HZq2
ceNW+JBY0rgJqN6WNHGkOKPZ2tk8kL2n3IgfwZ5ch7rhgua/hqDjDw0AzrDep85MiWlMUnFZ
FX9FmMAgPfQlJyeW/c</vt:lpwstr>
  </property>
  <property fmtid="{D5CDD505-2E9C-101B-9397-08002B2CF9AE}" pid="3" name="_2015_ms_pID_7253431">
    <vt:lpwstr>6fP0rnSFWLnBl9Oi9Fln/v/eYiSdQDnmADosZmSet51I44YLy9Fn12
VMmUGXBRiy9/tFobBAlYjQbpJmAmaxTn/NJRTRBb2Fh36dazxr6tbpykbwAVeI7VBT/IaP25
5zr48SIBKeEyrsNJ+UF4n4Ufk/wH6ZzIV2PtazaVxAHdEB+vdOw2mMgiGeJpSHx0rbFUDkth
1q2I6vMhkzFoKLyKpj5Uhz5Sl9khBAG1uZxO</vt:lpwstr>
  </property>
  <property fmtid="{D5CDD505-2E9C-101B-9397-08002B2CF9AE}" pid="4" name="_2015_ms_pID_7253432">
    <vt:lpwstr>sHDUXAuI1mNkAmX32sQ249g=</vt:lpwstr>
  </property>
  <property fmtid="{D5CDD505-2E9C-101B-9397-08002B2CF9AE}" pid="5" name="KSOProductBuildVer">
    <vt:lpwstr>2052-11.8.2.10154</vt:lpwstr>
  </property>
  <property fmtid="{D5CDD505-2E9C-101B-9397-08002B2CF9AE}" pid="6" name="Tdoc#">
    <vt:lpwstr>R4-2405130</vt:lpwstr>
  </property>
  <property fmtid="{D5CDD505-2E9C-101B-9397-08002B2CF9AE}" pid="7" name="StartDate">
    <vt:lpwstr>15</vt:lpwstr>
  </property>
  <property fmtid="{D5CDD505-2E9C-101B-9397-08002B2CF9AE}" pid="8" name="EndDate">
    <vt:lpwstr>19 Apr, 2024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1712579615</vt:lpwstr>
  </property>
</Properties>
</file>